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817E6" w14:textId="77777777" w:rsidR="00B94A64" w:rsidRDefault="00B94A64" w:rsidP="00B94A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SWALLUE</w:t>
      </w:r>
      <w:r>
        <w:rPr>
          <w:rFonts w:ascii="Times New Roman" w:hAnsi="Times New Roman" w:cs="Times New Roman"/>
        </w:rPr>
        <w:t xml:space="preserve">      (fl.1484)</w:t>
      </w:r>
    </w:p>
    <w:p w14:paraId="6349A777" w14:textId="77777777" w:rsidR="00B94A64" w:rsidRDefault="00B94A64" w:rsidP="00B94A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Chelsworth</w:t>
      </w:r>
      <w:proofErr w:type="spellEnd"/>
      <w:r>
        <w:rPr>
          <w:rFonts w:ascii="Times New Roman" w:hAnsi="Times New Roman" w:cs="Times New Roman"/>
        </w:rPr>
        <w:t>, Suffolk.</w:t>
      </w:r>
    </w:p>
    <w:p w14:paraId="1BAA70DA" w14:textId="77777777" w:rsidR="00B94A64" w:rsidRDefault="00B94A64" w:rsidP="00B94A64">
      <w:pPr>
        <w:rPr>
          <w:rFonts w:ascii="Times New Roman" w:hAnsi="Times New Roman" w:cs="Times New Roman"/>
        </w:rPr>
      </w:pPr>
    </w:p>
    <w:p w14:paraId="74B80EE5" w14:textId="77777777" w:rsidR="00B94A64" w:rsidRDefault="00B94A64" w:rsidP="00B94A64">
      <w:pPr>
        <w:rPr>
          <w:rFonts w:ascii="Times New Roman" w:hAnsi="Times New Roman" w:cs="Times New Roman"/>
        </w:rPr>
      </w:pPr>
    </w:p>
    <w:p w14:paraId="54204DC4" w14:textId="77777777" w:rsidR="00B94A64" w:rsidRDefault="00B94A64" w:rsidP="00B94A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made a plaint of debt against John </w:t>
      </w:r>
      <w:proofErr w:type="spellStart"/>
      <w:r>
        <w:rPr>
          <w:rFonts w:ascii="Times New Roman" w:hAnsi="Times New Roman" w:cs="Times New Roman"/>
        </w:rPr>
        <w:t>Havell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Bildeston</w:t>
      </w:r>
      <w:proofErr w:type="spellEnd"/>
      <w:r>
        <w:rPr>
          <w:rFonts w:ascii="Times New Roman" w:hAnsi="Times New Roman" w:cs="Times New Roman"/>
        </w:rPr>
        <w:t>(q.v.).</w:t>
      </w:r>
    </w:p>
    <w:p w14:paraId="76544BAA" w14:textId="77777777" w:rsidR="00B94A64" w:rsidRDefault="00B94A64" w:rsidP="00B94A64">
      <w:pPr>
        <w:rPr>
          <w:rFonts w:ascii="Times New Roman" w:eastAsia="HGPSoeiKakugothicUB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1AE7B571" w14:textId="77777777" w:rsidR="00B94A64" w:rsidRDefault="00B94A64" w:rsidP="00B94A64">
      <w:pPr>
        <w:rPr>
          <w:rFonts w:ascii="Times New Roman" w:hAnsi="Times New Roman" w:cs="Times New Roman"/>
        </w:rPr>
      </w:pPr>
    </w:p>
    <w:p w14:paraId="46286D1E" w14:textId="77777777" w:rsidR="00B94A64" w:rsidRDefault="00B94A64" w:rsidP="00B94A64">
      <w:pPr>
        <w:rPr>
          <w:rFonts w:ascii="Times New Roman" w:hAnsi="Times New Roman" w:cs="Times New Roman"/>
        </w:rPr>
      </w:pPr>
    </w:p>
    <w:p w14:paraId="17EEF32A" w14:textId="77777777" w:rsidR="00B94A64" w:rsidRDefault="00B94A64" w:rsidP="00B94A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February 2019</w:t>
      </w:r>
    </w:p>
    <w:p w14:paraId="146D569D" w14:textId="77777777" w:rsidR="006B2F86" w:rsidRPr="00E71FC3" w:rsidRDefault="00B94A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35AAE" w14:textId="77777777" w:rsidR="00B94A64" w:rsidRDefault="00B94A64" w:rsidP="00E71FC3">
      <w:r>
        <w:separator/>
      </w:r>
    </w:p>
  </w:endnote>
  <w:endnote w:type="continuationSeparator" w:id="0">
    <w:p w14:paraId="5E1705D7" w14:textId="77777777" w:rsidR="00B94A64" w:rsidRDefault="00B94A6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F41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07CC8" w14:textId="77777777" w:rsidR="00B94A64" w:rsidRDefault="00B94A64" w:rsidP="00E71FC3">
      <w:r>
        <w:separator/>
      </w:r>
    </w:p>
  </w:footnote>
  <w:footnote w:type="continuationSeparator" w:id="0">
    <w:p w14:paraId="5C36767F" w14:textId="77777777" w:rsidR="00B94A64" w:rsidRDefault="00B94A6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A64"/>
    <w:rsid w:val="001A7C09"/>
    <w:rsid w:val="00577BD5"/>
    <w:rsid w:val="00656CBA"/>
    <w:rsid w:val="006A1F77"/>
    <w:rsid w:val="00733BE7"/>
    <w:rsid w:val="00AB52E8"/>
    <w:rsid w:val="00B16D3F"/>
    <w:rsid w:val="00B94A6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0578E"/>
  <w15:chartTrackingRefBased/>
  <w15:docId w15:val="{8D325DC0-0133-4F0D-919B-49683611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4A6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94A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2019-02-08T20:02:00Z</dcterms:created>
  <dcterms:modified xsi:type="dcterms:W3CDTF">2019-02-08T20:02:00Z</dcterms:modified>
</cp:coreProperties>
</file>